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6A193" w14:textId="002BAC6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C64201">
        <w:t>2</w:t>
      </w:r>
      <w:r w:rsidR="00012A20">
        <w:t xml:space="preserve"> Meeting </w:t>
      </w:r>
      <w:r w:rsidR="00C64201">
        <w:t>#103bis</w:t>
      </w:r>
      <w:r w:rsidRPr="00CE0424">
        <w:tab/>
      </w:r>
      <w:bookmarkStart w:id="0" w:name="_GoBack"/>
      <w:bookmarkEnd w:id="0"/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C744FE" w:rsidRPr="00232D58">
        <w:rPr>
          <w:sz w:val="32"/>
          <w:szCs w:val="32"/>
        </w:rPr>
        <w:t>8</w:t>
      </w:r>
      <w:r w:rsidR="00232D58" w:rsidRPr="00232D58">
        <w:rPr>
          <w:sz w:val="32"/>
          <w:szCs w:val="32"/>
        </w:rPr>
        <w:t>14350</w:t>
      </w:r>
    </w:p>
    <w:p w14:paraId="1BD14AD6" w14:textId="3C762740" w:rsidR="00E90E49" w:rsidRPr="00CE0424" w:rsidRDefault="00C64201" w:rsidP="00311702">
      <w:pPr>
        <w:pStyle w:val="3GPPHeader"/>
      </w:pPr>
      <w:r w:rsidRPr="00C64201">
        <w:t>Chengdu</w:t>
      </w:r>
      <w:r w:rsidR="0027144F" w:rsidRPr="00C64201">
        <w:t xml:space="preserve">, </w:t>
      </w:r>
      <w:r w:rsidRPr="00C64201">
        <w:t>P.R.</w:t>
      </w:r>
      <w:r w:rsidR="008D690C">
        <w:t xml:space="preserve"> </w:t>
      </w:r>
      <w:r w:rsidRPr="00C64201">
        <w:t>China</w:t>
      </w:r>
      <w:r w:rsidR="0027144F" w:rsidRPr="00C64201">
        <w:t xml:space="preserve">, </w:t>
      </w:r>
      <w:r w:rsidRPr="00C64201">
        <w:t>October</w:t>
      </w:r>
      <w:r w:rsidR="0027144F" w:rsidRPr="00C64201">
        <w:t xml:space="preserve"> </w:t>
      </w:r>
      <w:r w:rsidRPr="00C64201">
        <w:t>8</w:t>
      </w:r>
      <w:r w:rsidR="001D53E7" w:rsidRPr="00C64201">
        <w:t xml:space="preserve">th – </w:t>
      </w:r>
      <w:r w:rsidRPr="00C64201">
        <w:t>12</w:t>
      </w:r>
      <w:r w:rsidR="001D53E7" w:rsidRPr="00C64201">
        <w:t>th</w:t>
      </w:r>
      <w:r w:rsidR="00C37CB2" w:rsidRPr="00C64201">
        <w:t xml:space="preserve"> </w:t>
      </w:r>
      <w:r w:rsidR="0027144F" w:rsidRPr="00C64201">
        <w:t>20</w:t>
      </w:r>
      <w:r w:rsidR="005F3025" w:rsidRPr="00C64201">
        <w:t>1</w:t>
      </w:r>
      <w:r w:rsidR="001D53E7" w:rsidRPr="00C64201">
        <w:t>8</w:t>
      </w:r>
    </w:p>
    <w:p w14:paraId="4730C3B1" w14:textId="77777777" w:rsidR="00E90E49" w:rsidRPr="00CE0424" w:rsidRDefault="00E90E49" w:rsidP="00357380">
      <w:pPr>
        <w:pStyle w:val="3GPPHeader"/>
      </w:pPr>
    </w:p>
    <w:p w14:paraId="34D02FDF" w14:textId="03AB09E0" w:rsidR="00E90E49" w:rsidRPr="00C25E45" w:rsidRDefault="00E90E49" w:rsidP="3E543164">
      <w:pPr>
        <w:pStyle w:val="3GPPHeader"/>
        <w:rPr>
          <w:sz w:val="22"/>
          <w:szCs w:val="22"/>
          <w:lang w:val="sv-SE"/>
        </w:rPr>
      </w:pPr>
      <w:r w:rsidRPr="00C25E45">
        <w:rPr>
          <w:sz w:val="22"/>
          <w:szCs w:val="22"/>
          <w:lang w:val="sv-SE"/>
        </w:rPr>
        <w:t>Agenda Item:</w:t>
      </w:r>
      <w:r w:rsidRPr="00C25E45">
        <w:rPr>
          <w:sz w:val="22"/>
          <w:szCs w:val="22"/>
          <w:lang w:val="sv-SE"/>
        </w:rPr>
        <w:tab/>
      </w:r>
      <w:r w:rsidR="005314D8">
        <w:rPr>
          <w:sz w:val="22"/>
          <w:szCs w:val="22"/>
          <w:lang w:val="sv-SE"/>
        </w:rPr>
        <w:t>12.1.1</w:t>
      </w:r>
    </w:p>
    <w:p w14:paraId="31C95E4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5334CC0" w14:textId="0542DB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314D8">
        <w:rPr>
          <w:sz w:val="22"/>
          <w:szCs w:val="22"/>
        </w:rPr>
        <w:t>WI work plan for Rel-16 LTE-MTC</w:t>
      </w:r>
    </w:p>
    <w:p w14:paraId="6C140BA2" w14:textId="1838C3B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B5DDB">
        <w:rPr>
          <w:sz w:val="22"/>
          <w:szCs w:val="22"/>
        </w:rPr>
        <w:t>Discussion</w:t>
      </w:r>
    </w:p>
    <w:p w14:paraId="580F344B" w14:textId="77777777" w:rsidR="00E90E49" w:rsidRPr="00CE0424" w:rsidRDefault="00E90E49" w:rsidP="00E90E49"/>
    <w:p w14:paraId="5A56178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A1999F2" w14:textId="19B7CEDB" w:rsidR="00B7314F" w:rsidRDefault="008D690C" w:rsidP="00B7314F">
      <w:pPr>
        <w:pStyle w:val="BodyText"/>
      </w:pPr>
      <w:r>
        <w:t>The</w:t>
      </w:r>
      <w:r w:rsidR="00B7314F">
        <w:t xml:space="preserve"> Rel-16 WI on “Additional MTC enhancements for LTE” </w:t>
      </w:r>
      <w:r w:rsidR="00B7314F">
        <w:fldChar w:fldCharType="begin"/>
      </w:r>
      <w:r w:rsidR="00B7314F">
        <w:instrText xml:space="preserve"> REF _Ref521512928 \r \h </w:instrText>
      </w:r>
      <w:r w:rsidR="00B7314F">
        <w:fldChar w:fldCharType="separate"/>
      </w:r>
      <w:r w:rsidR="00B7314F">
        <w:t>[1]</w:t>
      </w:r>
      <w:r w:rsidR="00B7314F">
        <w:fldChar w:fldCharType="end"/>
      </w:r>
      <w:r w:rsidR="00B7314F">
        <w:fldChar w:fldCharType="begin"/>
      </w:r>
      <w:r w:rsidR="00B7314F">
        <w:instrText xml:space="preserve"> REF _Ref521512988 \r \h </w:instrText>
      </w:r>
      <w:r w:rsidR="00B7314F">
        <w:fldChar w:fldCharType="separate"/>
      </w:r>
      <w:r w:rsidR="00B7314F">
        <w:t>[2]</w:t>
      </w:r>
      <w:r w:rsidR="00B7314F">
        <w:fldChar w:fldCharType="end"/>
      </w:r>
      <w:r w:rsidR="00B7314F">
        <w:t xml:space="preserve"> </w:t>
      </w:r>
      <w:r>
        <w:t>has</w:t>
      </w:r>
      <w:r w:rsidR="00B7314F">
        <w:t xml:space="preserve"> the following objectives.</w:t>
      </w:r>
    </w:p>
    <w:p w14:paraId="7333C2DC" w14:textId="77777777" w:rsidR="00B7314F" w:rsidRDefault="00B7314F" w:rsidP="00B7314F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14F" w:rsidRPr="005261F1" w14:paraId="681A180C" w14:textId="77777777" w:rsidTr="001101A0">
        <w:tc>
          <w:tcPr>
            <w:tcW w:w="9629" w:type="dxa"/>
          </w:tcPr>
          <w:p w14:paraId="23C76BFB" w14:textId="77777777" w:rsidR="00B7314F" w:rsidRPr="009C4679" w:rsidRDefault="00B7314F" w:rsidP="001101A0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Objective of Core part WI</w:t>
            </w:r>
          </w:p>
          <w:p w14:paraId="348651FA" w14:textId="77777777" w:rsidR="00B7314F" w:rsidRPr="005261F1" w:rsidRDefault="00B7314F" w:rsidP="001101A0">
            <w:pPr>
              <w:ind w:right="-99"/>
              <w:rPr>
                <w:rFonts w:eastAsia="SimSun"/>
                <w:sz w:val="20"/>
                <w:szCs w:val="20"/>
                <w:lang w:val="en-GB"/>
              </w:rPr>
            </w:pPr>
            <w:r w:rsidRPr="005261F1">
              <w:rPr>
                <w:rFonts w:eastAsia="SimSun"/>
                <w:sz w:val="20"/>
                <w:szCs w:val="20"/>
                <w:lang w:val="en-GB"/>
              </w:rPr>
              <w:t>The objective is to specify the following set of improvements for machine-type communications for BL/CE UEs.</w:t>
            </w:r>
          </w:p>
          <w:p w14:paraId="2003BCD6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DL transmission efficiency and/or UE power consumption:</w:t>
            </w:r>
          </w:p>
          <w:p w14:paraId="4A702F7D" w14:textId="77777777" w:rsidR="00B7314F" w:rsidRPr="005261F1" w:rsidRDefault="00B7314F" w:rsidP="001101A0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mobile-terminated (MT) early data transmission (EDT) [RAN2, RAN3]</w:t>
            </w:r>
          </w:p>
          <w:p w14:paraId="4CDAAEC4" w14:textId="77777777" w:rsidR="00B7314F" w:rsidRPr="005261F1" w:rsidRDefault="00B7314F" w:rsidP="001101A0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quality report in MSG3 at least for EDT [RAN1, RAN2]</w:t>
            </w:r>
          </w:p>
          <w:p w14:paraId="7C6F85AB" w14:textId="77777777" w:rsidR="00B7314F" w:rsidRPr="005261F1" w:rsidRDefault="00B7314F" w:rsidP="001101A0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MPDCCH performance improvement by using CRS at least for connected mode [RAN1, RAN2, RAN4]</w:t>
            </w:r>
          </w:p>
          <w:p w14:paraId="5D67E39C" w14:textId="77777777" w:rsidR="00B7314F" w:rsidRPr="005261F1" w:rsidRDefault="00B7314F" w:rsidP="001101A0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UE-group wake-up signal (WUS) [RAN1, RAN2, RAN4]</w:t>
            </w:r>
          </w:p>
          <w:p w14:paraId="7593C67D" w14:textId="77777777" w:rsidR="00B7314F" w:rsidRPr="005261F1" w:rsidRDefault="00B7314F" w:rsidP="001101A0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41329C0D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UL transmission efficiency and/or UE power consumption:</w:t>
            </w:r>
          </w:p>
          <w:p w14:paraId="4D997544" w14:textId="77777777" w:rsidR="00B7314F" w:rsidRPr="005261F1" w:rsidRDefault="00B7314F" w:rsidP="001101A0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transmission in preconfigured resources in idle and/or connected mode based on SC-FDMA waveform for UEs with a valid timing advance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133483AE" w14:textId="77777777" w:rsidR="00B7314F" w:rsidRPr="005261F1" w:rsidRDefault="00B7314F" w:rsidP="001101A0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Both shared resources and dedicated resources can be discussed</w:t>
            </w:r>
          </w:p>
          <w:p w14:paraId="60AC52BF" w14:textId="77777777" w:rsidR="00B7314F" w:rsidRPr="005261F1" w:rsidRDefault="00B7314F" w:rsidP="001101A0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This is limited to orthogonal (multi) access schemes</w:t>
            </w:r>
          </w:p>
          <w:p w14:paraId="4DEF4D7E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707CA806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Scheduling enhancement:</w:t>
            </w:r>
          </w:p>
          <w:p w14:paraId="7946D26E" w14:textId="77777777" w:rsidR="00B7314F" w:rsidRPr="005261F1" w:rsidRDefault="00B7314F" w:rsidP="001101A0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scheduling multiple DL/UL transport blocks with or without DCI for SC-PTM and unicast [RAN1, RAN2]</w:t>
            </w:r>
          </w:p>
          <w:p w14:paraId="2D03C7AA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 of SPS can be discussed.</w:t>
            </w:r>
          </w:p>
          <w:p w14:paraId="050F886C" w14:textId="77777777" w:rsidR="00B7314F" w:rsidRPr="005261F1" w:rsidRDefault="00B7314F" w:rsidP="001101A0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3FF14B89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Extreme coverage for non-BL UEs:</w:t>
            </w:r>
          </w:p>
          <w:p w14:paraId="26EB985E" w14:textId="77777777" w:rsidR="00B7314F" w:rsidRPr="005261F1" w:rsidRDefault="00B7314F" w:rsidP="001101A0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CE mode A and B improvements for non-BL UEs from among the following list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37412092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Enhancements to idle mode mobility</w:t>
            </w:r>
          </w:p>
          <w:p w14:paraId="588B5362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UE demodulation performance requirements for 2 RX antennas and full duplex FDD</w:t>
            </w:r>
          </w:p>
          <w:p w14:paraId="740AC857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Dual layer DL reception</w:t>
            </w:r>
          </w:p>
          <w:p w14:paraId="5CB4A777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Feedback based on CSI-RS</w:t>
            </w:r>
          </w:p>
          <w:p w14:paraId="198975CC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ETWS/CMAS in connected mode</w:t>
            </w:r>
          </w:p>
          <w:p w14:paraId="4978C65C" w14:textId="77777777" w:rsidR="00B7314F" w:rsidRPr="005261F1" w:rsidRDefault="00B7314F" w:rsidP="001101A0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395E9A8E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Stand-alone deployment:</w:t>
            </w:r>
          </w:p>
          <w:p w14:paraId="7D5BF8F9" w14:textId="77777777" w:rsidR="00B7314F" w:rsidRPr="005261F1" w:rsidRDefault="00B7314F" w:rsidP="001101A0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Enable the use of LTE control channel region for DL transmission (MPDCCH/PDSCH) to BL/CE UEs [RAN1, RAN2, RAN4]</w:t>
            </w:r>
          </w:p>
          <w:p w14:paraId="4C6B5BEC" w14:textId="77777777" w:rsidR="00B7314F" w:rsidRPr="005261F1" w:rsidRDefault="00B7314F" w:rsidP="001101A0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This deployment mode should support legacy operation for legacy BL/CE UEs.</w:t>
            </w:r>
          </w:p>
          <w:p w14:paraId="4DB24320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4AC60D06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Mobility Enhancement:</w:t>
            </w:r>
          </w:p>
          <w:p w14:paraId="2AEE7653" w14:textId="77777777" w:rsidR="00B7314F" w:rsidRPr="005261F1" w:rsidRDefault="00B7314F" w:rsidP="001101A0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lastRenderedPageBreak/>
              <w:t>Consider improving the DL RSRP and, if needed, RSRQ measurement accuracy, through use of RSS [RAN1, RAN4, RAN2]</w:t>
            </w:r>
          </w:p>
          <w:p w14:paraId="193E0B26" w14:textId="77777777" w:rsidR="00B7314F" w:rsidRPr="005261F1" w:rsidRDefault="00B7314F" w:rsidP="001101A0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relaxation of RRM measurements for serving cell for UEs using WUS for at least low mobility UEs [RAN4, RAN2]</w:t>
            </w:r>
          </w:p>
          <w:p w14:paraId="7C3E5EBB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7FC53965" w14:textId="77777777" w:rsidR="00B7314F" w:rsidRPr="005261F1" w:rsidRDefault="00B7314F" w:rsidP="001101A0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Coexistence with NR</w:t>
            </w:r>
          </w:p>
          <w:p w14:paraId="4C37D57F" w14:textId="77777777" w:rsidR="00B7314F" w:rsidRPr="005261F1" w:rsidRDefault="00B7314F" w:rsidP="001101A0">
            <w:pPr>
              <w:numPr>
                <w:ilvl w:val="0"/>
                <w:numId w:val="26"/>
              </w:numPr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Study NR and LTE specifications to identify possible issues related to coexistence of LTE-MTC with NR [RAN4, RAN1, RAN2]</w:t>
            </w:r>
          </w:p>
          <w:p w14:paraId="15064214" w14:textId="77777777" w:rsidR="00B7314F" w:rsidRDefault="00B7314F" w:rsidP="001101A0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Based on the outcome of the SA2 study, this WID may later be updated to include the RAN aspect of connection to 5G Core.</w:t>
            </w:r>
          </w:p>
          <w:p w14:paraId="2C21C40C" w14:textId="77777777" w:rsidR="00B7314F" w:rsidRPr="009C4679" w:rsidRDefault="00B7314F" w:rsidP="001101A0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Objective of </w:t>
            </w:r>
            <w:r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Performance</w:t>
            </w: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 part WI</w:t>
            </w:r>
          </w:p>
          <w:p w14:paraId="266ABE7A" w14:textId="77777777" w:rsidR="00B7314F" w:rsidRPr="00E573F3" w:rsidRDefault="00B7314F" w:rsidP="001101A0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sz w:val="20"/>
                <w:lang w:val="en-GB"/>
              </w:rPr>
              <w:t>Specify necessary performance requirements, measurement accuracy requirements and test cases related to the above-mentioned enhancements and core requirements</w:t>
            </w:r>
            <w:r>
              <w:rPr>
                <w:sz w:val="20"/>
                <w:lang w:val="en-GB"/>
              </w:rPr>
              <w:t>.</w:t>
            </w:r>
          </w:p>
        </w:tc>
      </w:tr>
    </w:tbl>
    <w:p w14:paraId="4C197A5F" w14:textId="77777777" w:rsidR="00B7314F" w:rsidRPr="005261F1" w:rsidRDefault="00B7314F" w:rsidP="00B7314F">
      <w:pPr>
        <w:pStyle w:val="BodyText"/>
      </w:pPr>
    </w:p>
    <w:p w14:paraId="08786B94" w14:textId="5448AE24" w:rsidR="00B7314F" w:rsidRPr="00CE0424" w:rsidRDefault="00B7314F" w:rsidP="00B7314F">
      <w:pPr>
        <w:pStyle w:val="BodyText"/>
      </w:pPr>
      <w:r>
        <w:t>This contribution presents the WI rapporteur’s view of the work plan for the WI. Th</w:t>
      </w:r>
      <w:r w:rsidR="00012A20">
        <w:t>e contents of this document are the same as presented in RAN1#</w:t>
      </w:r>
      <w:r w:rsidR="001A3D82">
        <w:t xml:space="preserve">94 </w:t>
      </w:r>
      <w:r w:rsidR="00EE6E8B">
        <w:fldChar w:fldCharType="begin"/>
      </w:r>
      <w:r w:rsidR="00EE6E8B">
        <w:instrText xml:space="preserve"> REF _Ref524523534 \n \h </w:instrText>
      </w:r>
      <w:r w:rsidR="00EE6E8B">
        <w:fldChar w:fldCharType="separate"/>
      </w:r>
      <w:r w:rsidR="00EE6E8B">
        <w:t>[3]</w:t>
      </w:r>
      <w:r w:rsidR="00EE6E8B">
        <w:fldChar w:fldCharType="end"/>
      </w:r>
      <w:r w:rsidR="00EE6E8B">
        <w:t>.</w:t>
      </w:r>
    </w:p>
    <w:p w14:paraId="33D29B85" w14:textId="77777777" w:rsidR="00477768" w:rsidRPr="00CE0424" w:rsidRDefault="00477768" w:rsidP="00CE0424">
      <w:pPr>
        <w:pStyle w:val="BodyText"/>
      </w:pPr>
    </w:p>
    <w:p w14:paraId="609E04D1" w14:textId="77777777" w:rsidR="00155DA9" w:rsidRDefault="00155DA9" w:rsidP="00155DA9">
      <w:pPr>
        <w:pStyle w:val="Heading1"/>
      </w:pPr>
      <w:bookmarkStart w:id="1" w:name="_Ref178064866"/>
      <w:r>
        <w:t>August 2018</w:t>
      </w:r>
    </w:p>
    <w:p w14:paraId="292BA3D0" w14:textId="77777777" w:rsidR="00155DA9" w:rsidRDefault="00155DA9" w:rsidP="00155DA9">
      <w:pPr>
        <w:pStyle w:val="BodyText"/>
      </w:pPr>
      <w:r>
        <w:t>RAN1:</w:t>
      </w:r>
    </w:p>
    <w:p w14:paraId="0A382CE5" w14:textId="77777777" w:rsidR="00155DA9" w:rsidRDefault="00155DA9" w:rsidP="00155DA9">
      <w:pPr>
        <w:pStyle w:val="BodyText"/>
        <w:numPr>
          <w:ilvl w:val="0"/>
          <w:numId w:val="25"/>
        </w:numPr>
      </w:pPr>
      <w:r>
        <w:t>Initial discussions/agreements</w:t>
      </w:r>
    </w:p>
    <w:p w14:paraId="281F07DD" w14:textId="77777777" w:rsidR="00155DA9" w:rsidRDefault="00155DA9" w:rsidP="00155DA9">
      <w:pPr>
        <w:pStyle w:val="Heading1"/>
      </w:pPr>
      <w:r>
        <w:t>October 2018</w:t>
      </w:r>
    </w:p>
    <w:p w14:paraId="497D6561" w14:textId="77777777" w:rsidR="00155DA9" w:rsidRDefault="00155DA9" w:rsidP="00155DA9">
      <w:pPr>
        <w:pStyle w:val="BodyText"/>
      </w:pPr>
      <w:r>
        <w:t>RAN1:</w:t>
      </w:r>
    </w:p>
    <w:p w14:paraId="6AA707A3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24DCEA68" w14:textId="77777777" w:rsidR="00155DA9" w:rsidRDefault="00155DA9" w:rsidP="00155DA9">
      <w:pPr>
        <w:pStyle w:val="BodyText"/>
        <w:numPr>
          <w:ilvl w:val="0"/>
          <w:numId w:val="25"/>
        </w:numPr>
      </w:pPr>
      <w:r>
        <w:t>If needed, discuss and agree evaluation assumptions</w:t>
      </w:r>
    </w:p>
    <w:p w14:paraId="4A196ABA" w14:textId="77777777" w:rsidR="00155DA9" w:rsidRDefault="00155DA9" w:rsidP="00155DA9">
      <w:pPr>
        <w:pStyle w:val="BodyText"/>
      </w:pPr>
      <w:r>
        <w:t>RAN2:</w:t>
      </w:r>
    </w:p>
    <w:p w14:paraId="4C203E55" w14:textId="77777777" w:rsidR="00155DA9" w:rsidRDefault="00155DA9" w:rsidP="00155DA9">
      <w:pPr>
        <w:pStyle w:val="BodyText"/>
        <w:numPr>
          <w:ilvl w:val="0"/>
          <w:numId w:val="25"/>
        </w:numPr>
      </w:pPr>
      <w:r>
        <w:t>Initial discussions/agreements</w:t>
      </w:r>
    </w:p>
    <w:p w14:paraId="0C0417C7" w14:textId="77777777" w:rsidR="00155DA9" w:rsidRDefault="00155DA9" w:rsidP="00155DA9">
      <w:pPr>
        <w:pStyle w:val="Heading1"/>
      </w:pPr>
      <w:r>
        <w:t>November 2018</w:t>
      </w:r>
    </w:p>
    <w:p w14:paraId="1410D90E" w14:textId="77777777" w:rsidR="00155DA9" w:rsidRDefault="00155DA9" w:rsidP="00155DA9">
      <w:pPr>
        <w:pStyle w:val="BodyText"/>
      </w:pPr>
      <w:r>
        <w:t>RAN1:</w:t>
      </w:r>
    </w:p>
    <w:p w14:paraId="6563A48F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3AACDDD0" w14:textId="77777777" w:rsidR="00155DA9" w:rsidRDefault="00155DA9" w:rsidP="00155DA9">
      <w:pPr>
        <w:pStyle w:val="BodyText"/>
      </w:pPr>
      <w:r>
        <w:t>RAN2:</w:t>
      </w:r>
    </w:p>
    <w:p w14:paraId="14C64291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14F46B87" w14:textId="77777777" w:rsidR="00155DA9" w:rsidRDefault="00155DA9" w:rsidP="00155DA9">
      <w:pPr>
        <w:pStyle w:val="Heading1"/>
      </w:pPr>
      <w:r>
        <w:t>February 2019</w:t>
      </w:r>
    </w:p>
    <w:p w14:paraId="7FCDCC04" w14:textId="77777777" w:rsidR="00155DA9" w:rsidRDefault="00155DA9" w:rsidP="00155DA9">
      <w:pPr>
        <w:pStyle w:val="BodyText"/>
      </w:pPr>
      <w:r>
        <w:t>RAN1:</w:t>
      </w:r>
    </w:p>
    <w:p w14:paraId="1518BB94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70E0D5A2" w14:textId="77777777" w:rsidR="00155DA9" w:rsidRDefault="00155DA9" w:rsidP="00155DA9">
      <w:pPr>
        <w:pStyle w:val="BodyText"/>
      </w:pPr>
      <w:r>
        <w:t>RAN2:</w:t>
      </w:r>
    </w:p>
    <w:p w14:paraId="7C70A2E1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08259BD6" w14:textId="77777777" w:rsidR="00155DA9" w:rsidRDefault="00155DA9" w:rsidP="00155DA9">
      <w:pPr>
        <w:pStyle w:val="BodyText"/>
      </w:pPr>
      <w:r>
        <w:lastRenderedPageBreak/>
        <w:t>RAN4 core part:</w:t>
      </w:r>
    </w:p>
    <w:p w14:paraId="25D80B3A" w14:textId="77777777" w:rsidR="00155DA9" w:rsidRDefault="00155DA9" w:rsidP="00155DA9">
      <w:pPr>
        <w:pStyle w:val="BodyText"/>
        <w:numPr>
          <w:ilvl w:val="0"/>
          <w:numId w:val="25"/>
        </w:numPr>
      </w:pPr>
      <w:r>
        <w:t>Initial discussions/agreements</w:t>
      </w:r>
    </w:p>
    <w:p w14:paraId="6C338988" w14:textId="77777777" w:rsidR="00155DA9" w:rsidRDefault="00155DA9" w:rsidP="00155DA9">
      <w:pPr>
        <w:pStyle w:val="Heading1"/>
      </w:pPr>
      <w:r>
        <w:t>April 2019</w:t>
      </w:r>
    </w:p>
    <w:p w14:paraId="103021F7" w14:textId="77777777" w:rsidR="00155DA9" w:rsidRDefault="00155DA9" w:rsidP="00155DA9">
      <w:pPr>
        <w:pStyle w:val="BodyText"/>
      </w:pPr>
      <w:r>
        <w:t>RAN1:</w:t>
      </w:r>
    </w:p>
    <w:p w14:paraId="2193C870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3D7D4402" w14:textId="77777777" w:rsidR="00155DA9" w:rsidRDefault="00155DA9" w:rsidP="00155DA9">
      <w:pPr>
        <w:pStyle w:val="BodyText"/>
      </w:pPr>
      <w:r>
        <w:t>RAN2:</w:t>
      </w:r>
    </w:p>
    <w:p w14:paraId="09A6D9F8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6104BF61" w14:textId="77777777" w:rsidR="00155DA9" w:rsidRDefault="00155DA9" w:rsidP="00155DA9">
      <w:pPr>
        <w:pStyle w:val="BodyText"/>
      </w:pPr>
      <w:r>
        <w:t>RAN4 core part:</w:t>
      </w:r>
    </w:p>
    <w:p w14:paraId="0E2EE699" w14:textId="77777777" w:rsidR="00155DA9" w:rsidRDefault="00155DA9" w:rsidP="00155DA9">
      <w:pPr>
        <w:pStyle w:val="BodyText"/>
        <w:numPr>
          <w:ilvl w:val="0"/>
          <w:numId w:val="25"/>
        </w:numPr>
      </w:pPr>
      <w:r>
        <w:t>Discuss simulation assumptions</w:t>
      </w:r>
    </w:p>
    <w:p w14:paraId="385146D0" w14:textId="77777777" w:rsidR="00155DA9" w:rsidRDefault="00155DA9" w:rsidP="00155DA9">
      <w:pPr>
        <w:pStyle w:val="Heading1"/>
      </w:pPr>
      <w:r>
        <w:t>May 2019</w:t>
      </w:r>
    </w:p>
    <w:p w14:paraId="21165B21" w14:textId="77777777" w:rsidR="00155DA9" w:rsidRDefault="00155DA9" w:rsidP="00155DA9">
      <w:pPr>
        <w:pStyle w:val="BodyText"/>
      </w:pPr>
      <w:r>
        <w:t>RAN1:</w:t>
      </w:r>
    </w:p>
    <w:p w14:paraId="71B2B1F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6F632F2B" w14:textId="77777777" w:rsidR="00155DA9" w:rsidRDefault="00155DA9" w:rsidP="00155DA9">
      <w:pPr>
        <w:pStyle w:val="BodyText"/>
      </w:pPr>
      <w:r>
        <w:t>RAN2:</w:t>
      </w:r>
    </w:p>
    <w:p w14:paraId="4B1572F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10E9432F" w14:textId="77777777" w:rsidR="00155DA9" w:rsidRDefault="00155DA9" w:rsidP="00155DA9">
      <w:pPr>
        <w:pStyle w:val="BodyText"/>
      </w:pPr>
      <w:r>
        <w:t>RAN3:</w:t>
      </w:r>
    </w:p>
    <w:p w14:paraId="5FC30B6F" w14:textId="77777777" w:rsidR="00155DA9" w:rsidRDefault="00155DA9" w:rsidP="00155DA9">
      <w:pPr>
        <w:pStyle w:val="BodyText"/>
        <w:numPr>
          <w:ilvl w:val="0"/>
          <w:numId w:val="25"/>
        </w:numPr>
      </w:pPr>
      <w:r>
        <w:t>Initial discussions/agreements</w:t>
      </w:r>
    </w:p>
    <w:p w14:paraId="589A855A" w14:textId="77777777" w:rsidR="00155DA9" w:rsidRDefault="00155DA9" w:rsidP="00155DA9">
      <w:pPr>
        <w:pStyle w:val="BodyText"/>
      </w:pPr>
      <w:r>
        <w:t>RAN4 core part:</w:t>
      </w:r>
    </w:p>
    <w:p w14:paraId="3AFABA58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simulation assumptions</w:t>
      </w:r>
    </w:p>
    <w:p w14:paraId="3FCB83FB" w14:textId="77777777" w:rsidR="00155DA9" w:rsidRDefault="00155DA9" w:rsidP="00155DA9">
      <w:pPr>
        <w:pStyle w:val="Heading1"/>
      </w:pPr>
      <w:r>
        <w:t>August 2019</w:t>
      </w:r>
    </w:p>
    <w:p w14:paraId="7D930EFE" w14:textId="77777777" w:rsidR="00155DA9" w:rsidRDefault="00155DA9" w:rsidP="00155DA9">
      <w:pPr>
        <w:pStyle w:val="BodyText"/>
      </w:pPr>
      <w:r>
        <w:t>RAN1:</w:t>
      </w:r>
    </w:p>
    <w:p w14:paraId="0DB32C2C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2DB25E3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Provide initial input to 36.300, 36.306 and 36.331 to RAN2</w:t>
      </w:r>
    </w:p>
    <w:p w14:paraId="2ED6243A" w14:textId="77777777" w:rsidR="00155DA9" w:rsidRDefault="00155DA9" w:rsidP="00155DA9">
      <w:pPr>
        <w:pStyle w:val="BodyText"/>
      </w:pPr>
      <w:r>
        <w:t>RAN2:</w:t>
      </w:r>
    </w:p>
    <w:p w14:paraId="68388548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5B5E0E8B" w14:textId="77777777" w:rsidR="00155DA9" w:rsidRDefault="00155DA9" w:rsidP="00155DA9">
      <w:pPr>
        <w:pStyle w:val="BodyText"/>
      </w:pPr>
      <w:r>
        <w:t>RAN3:</w:t>
      </w:r>
    </w:p>
    <w:p w14:paraId="4260E035" w14:textId="77777777" w:rsidR="00155DA9" w:rsidRDefault="00155DA9" w:rsidP="00155DA9">
      <w:pPr>
        <w:pStyle w:val="BodyText"/>
        <w:numPr>
          <w:ilvl w:val="0"/>
          <w:numId w:val="25"/>
        </w:numPr>
      </w:pPr>
      <w:r>
        <w:t>Further discussions/agreements</w:t>
      </w:r>
    </w:p>
    <w:p w14:paraId="198638CF" w14:textId="77777777" w:rsidR="00155DA9" w:rsidRDefault="00155DA9" w:rsidP="00155DA9">
      <w:pPr>
        <w:pStyle w:val="BodyText"/>
      </w:pPr>
      <w:r>
        <w:t>RAN4 core part:</w:t>
      </w:r>
    </w:p>
    <w:p w14:paraId="4D3E11B9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Align simulation results</w:t>
      </w:r>
    </w:p>
    <w:p w14:paraId="613ACCB5" w14:textId="77777777" w:rsidR="00155DA9" w:rsidRDefault="00155DA9" w:rsidP="00155DA9">
      <w:pPr>
        <w:pStyle w:val="Heading1"/>
      </w:pPr>
      <w:r>
        <w:t>October 2019</w:t>
      </w:r>
    </w:p>
    <w:p w14:paraId="27CC282D" w14:textId="77777777" w:rsidR="00155DA9" w:rsidRDefault="00155DA9" w:rsidP="00155DA9">
      <w:pPr>
        <w:pStyle w:val="BodyText"/>
      </w:pPr>
      <w:r>
        <w:t>RAN1:</w:t>
      </w:r>
    </w:p>
    <w:p w14:paraId="5E2E19D1" w14:textId="77777777" w:rsidR="00155DA9" w:rsidRDefault="00155DA9" w:rsidP="00155DA9">
      <w:pPr>
        <w:pStyle w:val="BodyText"/>
        <w:numPr>
          <w:ilvl w:val="0"/>
          <w:numId w:val="25"/>
        </w:numPr>
      </w:pPr>
      <w:r>
        <w:t>Resolve remaining issues</w:t>
      </w:r>
    </w:p>
    <w:p w14:paraId="29A14E1B" w14:textId="77777777" w:rsidR="00155DA9" w:rsidRDefault="00155DA9" w:rsidP="00155DA9">
      <w:pPr>
        <w:pStyle w:val="BodyText"/>
        <w:numPr>
          <w:ilvl w:val="0"/>
          <w:numId w:val="25"/>
        </w:numPr>
      </w:pPr>
      <w:r>
        <w:t>Provide final input to 36.300, 36.306 and 36.331 to RAN2</w:t>
      </w:r>
    </w:p>
    <w:p w14:paraId="2C3E19DB" w14:textId="77777777" w:rsidR="00155DA9" w:rsidRDefault="00155DA9" w:rsidP="00155DA9">
      <w:pPr>
        <w:pStyle w:val="BodyText"/>
      </w:pPr>
      <w:r>
        <w:t>RAN2:</w:t>
      </w:r>
    </w:p>
    <w:p w14:paraId="6572BB4D" w14:textId="77777777" w:rsidR="00155DA9" w:rsidRDefault="00155DA9" w:rsidP="00155DA9">
      <w:pPr>
        <w:pStyle w:val="BodyText"/>
        <w:numPr>
          <w:ilvl w:val="0"/>
          <w:numId w:val="25"/>
        </w:numPr>
      </w:pPr>
      <w:r>
        <w:lastRenderedPageBreak/>
        <w:t>Resolve remaining issues</w:t>
      </w:r>
    </w:p>
    <w:p w14:paraId="7D886384" w14:textId="77777777" w:rsidR="00155DA9" w:rsidRDefault="00155DA9" w:rsidP="00155DA9">
      <w:pPr>
        <w:pStyle w:val="BodyText"/>
      </w:pPr>
      <w:r>
        <w:t>RAN3:</w:t>
      </w:r>
    </w:p>
    <w:p w14:paraId="745ECA64" w14:textId="77777777" w:rsidR="00155DA9" w:rsidRDefault="00155DA9" w:rsidP="00155DA9">
      <w:pPr>
        <w:pStyle w:val="BodyText"/>
        <w:numPr>
          <w:ilvl w:val="0"/>
          <w:numId w:val="25"/>
        </w:numPr>
      </w:pPr>
      <w:r>
        <w:t>Resolve remaining issues</w:t>
      </w:r>
    </w:p>
    <w:p w14:paraId="73875FE0" w14:textId="77777777" w:rsidR="00155DA9" w:rsidRDefault="00155DA9" w:rsidP="00155DA9">
      <w:pPr>
        <w:pStyle w:val="BodyText"/>
      </w:pPr>
      <w:r>
        <w:t>RAN4 core part:</w:t>
      </w:r>
    </w:p>
    <w:p w14:paraId="2B7616D4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requirements</w:t>
      </w:r>
    </w:p>
    <w:p w14:paraId="6C567FA1" w14:textId="77777777" w:rsidR="00155DA9" w:rsidRDefault="00155DA9" w:rsidP="00155DA9">
      <w:pPr>
        <w:pStyle w:val="BodyText"/>
      </w:pPr>
      <w:r>
        <w:t>RAN4 performance part:</w:t>
      </w:r>
    </w:p>
    <w:p w14:paraId="4D6B41AB" w14:textId="77777777" w:rsidR="00155DA9" w:rsidRDefault="00155DA9" w:rsidP="00155DA9">
      <w:pPr>
        <w:pStyle w:val="BodyText"/>
        <w:numPr>
          <w:ilvl w:val="0"/>
          <w:numId w:val="25"/>
        </w:numPr>
      </w:pPr>
      <w:r>
        <w:t>Discuss simulation assumptions</w:t>
      </w:r>
    </w:p>
    <w:p w14:paraId="26C31277" w14:textId="77777777" w:rsidR="00155DA9" w:rsidRDefault="00155DA9" w:rsidP="00155DA9">
      <w:pPr>
        <w:pStyle w:val="Heading1"/>
      </w:pPr>
      <w:r>
        <w:t>November 2019</w:t>
      </w:r>
    </w:p>
    <w:p w14:paraId="24A834CD" w14:textId="77777777" w:rsidR="00155DA9" w:rsidRDefault="00155DA9" w:rsidP="00155DA9">
      <w:pPr>
        <w:pStyle w:val="BodyText"/>
      </w:pPr>
      <w:r>
        <w:t>RAN1:</w:t>
      </w:r>
    </w:p>
    <w:p w14:paraId="63FE6095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final CRs</w:t>
      </w:r>
    </w:p>
    <w:p w14:paraId="30CC123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Provide input to Rel-16 UE feature list</w:t>
      </w:r>
    </w:p>
    <w:p w14:paraId="1FE48D65" w14:textId="77777777" w:rsidR="00155DA9" w:rsidRDefault="00155DA9" w:rsidP="00155DA9">
      <w:pPr>
        <w:pStyle w:val="BodyText"/>
      </w:pPr>
      <w:r>
        <w:t>RAN2:</w:t>
      </w:r>
    </w:p>
    <w:p w14:paraId="1E11305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final CRs</w:t>
      </w:r>
    </w:p>
    <w:p w14:paraId="14791D01" w14:textId="77777777" w:rsidR="00155DA9" w:rsidRDefault="00155DA9" w:rsidP="00155DA9">
      <w:pPr>
        <w:pStyle w:val="BodyText"/>
      </w:pPr>
      <w:r>
        <w:t>RAN3:</w:t>
      </w:r>
    </w:p>
    <w:p w14:paraId="055A7234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final CRs</w:t>
      </w:r>
    </w:p>
    <w:p w14:paraId="79DBE943" w14:textId="77777777" w:rsidR="00155DA9" w:rsidRDefault="00155DA9" w:rsidP="00155DA9">
      <w:pPr>
        <w:pStyle w:val="BodyText"/>
      </w:pPr>
      <w:r>
        <w:t>RAN4 core part:</w:t>
      </w:r>
    </w:p>
    <w:p w14:paraId="0490AE46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final CRs</w:t>
      </w:r>
    </w:p>
    <w:p w14:paraId="3D7A5B84" w14:textId="77777777" w:rsidR="00155DA9" w:rsidRDefault="00155DA9" w:rsidP="00155DA9">
      <w:pPr>
        <w:pStyle w:val="BodyText"/>
      </w:pPr>
      <w:r>
        <w:t>RAN4 performance part:</w:t>
      </w:r>
    </w:p>
    <w:p w14:paraId="1A15B79D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simulation assumptions</w:t>
      </w:r>
    </w:p>
    <w:p w14:paraId="4E31C1A6" w14:textId="77777777" w:rsidR="00155DA9" w:rsidRDefault="00155DA9" w:rsidP="00155DA9">
      <w:pPr>
        <w:pStyle w:val="Heading1"/>
      </w:pPr>
      <w:r>
        <w:t>December 2020</w:t>
      </w:r>
    </w:p>
    <w:p w14:paraId="65DEDF4F" w14:textId="77777777" w:rsidR="00155DA9" w:rsidRDefault="00155DA9" w:rsidP="00155DA9">
      <w:pPr>
        <w:pStyle w:val="BodyText"/>
      </w:pPr>
      <w:r>
        <w:t>RAN:</w:t>
      </w:r>
    </w:p>
    <w:p w14:paraId="3229CA05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Approve CRs for core part</w:t>
      </w:r>
    </w:p>
    <w:p w14:paraId="0837E003" w14:textId="77777777" w:rsidR="00155DA9" w:rsidRDefault="00155DA9" w:rsidP="00155DA9">
      <w:pPr>
        <w:pStyle w:val="Heading1"/>
      </w:pPr>
      <w:r>
        <w:t>February 2020</w:t>
      </w:r>
    </w:p>
    <w:p w14:paraId="62997D6C" w14:textId="77777777" w:rsidR="00155DA9" w:rsidRDefault="00155DA9" w:rsidP="00155DA9">
      <w:pPr>
        <w:pStyle w:val="BodyText"/>
      </w:pPr>
      <w:r>
        <w:t>RAN2:</w:t>
      </w:r>
    </w:p>
    <w:p w14:paraId="356D8A20" w14:textId="77777777" w:rsidR="00155DA9" w:rsidRDefault="00155DA9" w:rsidP="00155DA9">
      <w:pPr>
        <w:pStyle w:val="BodyText"/>
        <w:numPr>
          <w:ilvl w:val="0"/>
          <w:numId w:val="25"/>
        </w:numPr>
      </w:pPr>
      <w:r>
        <w:t>Rel-16 ASN.1 review</w:t>
      </w:r>
    </w:p>
    <w:p w14:paraId="4658CB0F" w14:textId="77777777" w:rsidR="00155DA9" w:rsidRDefault="00155DA9" w:rsidP="00155DA9">
      <w:pPr>
        <w:pStyle w:val="BodyText"/>
      </w:pPr>
      <w:r>
        <w:t>RAN4 performance part:</w:t>
      </w:r>
    </w:p>
    <w:p w14:paraId="5772EBB2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Align simulation results</w:t>
      </w:r>
    </w:p>
    <w:p w14:paraId="6EC8DF0F" w14:textId="77777777" w:rsidR="00155DA9" w:rsidRDefault="00155DA9" w:rsidP="00155DA9">
      <w:pPr>
        <w:pStyle w:val="Heading1"/>
      </w:pPr>
      <w:r>
        <w:t>April 2020</w:t>
      </w:r>
    </w:p>
    <w:p w14:paraId="2B2222A9" w14:textId="77777777" w:rsidR="00155DA9" w:rsidRDefault="00155DA9" w:rsidP="00155DA9">
      <w:pPr>
        <w:pStyle w:val="BodyText"/>
      </w:pPr>
      <w:r>
        <w:t>RAN4 performance part:</w:t>
      </w:r>
    </w:p>
    <w:p w14:paraId="57986990" w14:textId="77777777" w:rsidR="00155DA9" w:rsidRDefault="00155DA9" w:rsidP="00155DA9">
      <w:pPr>
        <w:pStyle w:val="BodyText"/>
        <w:numPr>
          <w:ilvl w:val="0"/>
          <w:numId w:val="25"/>
        </w:numPr>
      </w:pPr>
      <w:r>
        <w:t>Agree requirements</w:t>
      </w:r>
    </w:p>
    <w:p w14:paraId="0D168DAF" w14:textId="77777777" w:rsidR="00155DA9" w:rsidRDefault="00155DA9" w:rsidP="00155DA9">
      <w:pPr>
        <w:pStyle w:val="Heading1"/>
      </w:pPr>
      <w:r>
        <w:t>May 2020</w:t>
      </w:r>
    </w:p>
    <w:p w14:paraId="35463A48" w14:textId="77777777" w:rsidR="00155DA9" w:rsidRDefault="00155DA9" w:rsidP="00155DA9">
      <w:pPr>
        <w:pStyle w:val="BodyText"/>
      </w:pPr>
      <w:r>
        <w:t>RAN4 performance part:</w:t>
      </w:r>
    </w:p>
    <w:p w14:paraId="6236AF7A" w14:textId="77777777" w:rsidR="00155DA9" w:rsidRDefault="00155DA9" w:rsidP="00155DA9">
      <w:pPr>
        <w:pStyle w:val="BodyText"/>
        <w:numPr>
          <w:ilvl w:val="0"/>
          <w:numId w:val="25"/>
        </w:numPr>
      </w:pPr>
      <w:r>
        <w:lastRenderedPageBreak/>
        <w:t>Agree final CRs</w:t>
      </w:r>
    </w:p>
    <w:p w14:paraId="66F6B48F" w14:textId="77777777" w:rsidR="00155DA9" w:rsidRDefault="00155DA9" w:rsidP="00155DA9">
      <w:pPr>
        <w:pStyle w:val="Heading1"/>
      </w:pPr>
      <w:r>
        <w:t>June 2020</w:t>
      </w:r>
    </w:p>
    <w:p w14:paraId="2179B89A" w14:textId="77777777" w:rsidR="00155DA9" w:rsidRDefault="00155DA9" w:rsidP="00155DA9">
      <w:pPr>
        <w:pStyle w:val="BodyText"/>
      </w:pPr>
      <w:r>
        <w:t>RAN:</w:t>
      </w:r>
    </w:p>
    <w:p w14:paraId="71C1B07B" w14:textId="19C9BDE5" w:rsidR="00C01F33" w:rsidRPr="00CE0424" w:rsidRDefault="00155DA9" w:rsidP="006E062C">
      <w:pPr>
        <w:pStyle w:val="BodyText"/>
        <w:numPr>
          <w:ilvl w:val="0"/>
          <w:numId w:val="25"/>
        </w:numPr>
      </w:pPr>
      <w:r>
        <w:t>Approve CRs for performance part</w:t>
      </w:r>
      <w:bookmarkEnd w:id="1"/>
    </w:p>
    <w:p w14:paraId="2E9C439D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521512928"/>
    <w:bookmarkStart w:id="4" w:name="_Ref174151459"/>
    <w:bookmarkStart w:id="5" w:name="_Ref189809556"/>
    <w:p w14:paraId="116CFC19" w14:textId="025856FC" w:rsidR="00B7314F" w:rsidRDefault="008C3551" w:rsidP="00B7314F">
      <w:pPr>
        <w:pStyle w:val="Reference"/>
      </w:pPr>
      <w:r w:rsidRPr="008C3551">
        <w:rPr>
          <w:iCs/>
          <w:u w:val="single"/>
        </w:rPr>
        <w:fldChar w:fldCharType="begin"/>
      </w:r>
      <w:r w:rsidRPr="008C3551">
        <w:rPr>
          <w:iCs/>
          <w:u w:val="single"/>
        </w:rPr>
        <w:instrText xml:space="preserve"> HYPERLINK "http://www.3gpp.org/ftp/tsg_ran/TSG_RAN/TSGR_81/Docs/RP-181878.zip" </w:instrText>
      </w:r>
      <w:r w:rsidRPr="008C3551">
        <w:rPr>
          <w:iCs/>
          <w:u w:val="single"/>
        </w:rPr>
        <w:fldChar w:fldCharType="separate"/>
      </w:r>
      <w:r w:rsidRPr="008C3551">
        <w:rPr>
          <w:rStyle w:val="Hyperlink"/>
          <w:iCs/>
        </w:rPr>
        <w:t>RP-181878</w:t>
      </w:r>
      <w:r w:rsidRPr="008C3551">
        <w:rPr>
          <w:iCs/>
          <w:u w:val="single"/>
        </w:rPr>
        <w:fldChar w:fldCharType="end"/>
      </w:r>
      <w:r w:rsidR="00B7314F">
        <w:t>, “</w:t>
      </w:r>
      <w:r w:rsidR="0079188E">
        <w:t>Revised</w:t>
      </w:r>
      <w:r w:rsidR="00B7314F">
        <w:t xml:space="preserve"> WID</w:t>
      </w:r>
      <w:r w:rsidR="0079188E">
        <w:t>:</w:t>
      </w:r>
      <w:r w:rsidR="00B7314F">
        <w:t xml:space="preserve"> </w:t>
      </w:r>
      <w:r w:rsidR="0079188E">
        <w:t>Additional</w:t>
      </w:r>
      <w:r w:rsidR="00B7314F">
        <w:t xml:space="preserve"> MTC enhancements for LTE”</w:t>
      </w:r>
      <w:bookmarkEnd w:id="3"/>
    </w:p>
    <w:bookmarkStart w:id="6" w:name="_Ref521512988"/>
    <w:p w14:paraId="1D1013D7" w14:textId="30B8E8F1" w:rsidR="00B7314F" w:rsidRDefault="006A6D4C" w:rsidP="00B7314F">
      <w:pPr>
        <w:pStyle w:val="Reference"/>
      </w:pPr>
      <w:r w:rsidRPr="006A6D4C">
        <w:fldChar w:fldCharType="begin"/>
      </w:r>
      <w:r w:rsidRPr="006A6D4C">
        <w:instrText xml:space="preserve"> HYPERLINK "http://www.3gpp.org/ftp/tsg_ran/TSG_RAN/TSGR_81/Docs/RP-182180.zip" </w:instrText>
      </w:r>
      <w:r w:rsidRPr="006A6D4C">
        <w:fldChar w:fldCharType="separate"/>
      </w:r>
      <w:r w:rsidRPr="006A6D4C">
        <w:rPr>
          <w:rStyle w:val="Hyperlink"/>
        </w:rPr>
        <w:t>RP-182180</w:t>
      </w:r>
      <w:r w:rsidRPr="006A6D4C">
        <w:fldChar w:fldCharType="end"/>
      </w:r>
      <w:r w:rsidR="00B7314F">
        <w:t>, “TU overview after RAN#8</w:t>
      </w:r>
      <w:r>
        <w:t>1</w:t>
      </w:r>
      <w:r w:rsidR="00B7314F">
        <w:t>”</w:t>
      </w:r>
      <w:bookmarkEnd w:id="4"/>
      <w:bookmarkEnd w:id="5"/>
      <w:bookmarkEnd w:id="6"/>
    </w:p>
    <w:bookmarkStart w:id="7" w:name="_Ref524523534"/>
    <w:p w14:paraId="2AD7F2BD" w14:textId="51C2ADB0" w:rsidR="00155DA9" w:rsidRPr="00CE0424" w:rsidRDefault="001A3D82" w:rsidP="00B7314F">
      <w:pPr>
        <w:pStyle w:val="Reference"/>
      </w:pPr>
      <w:r>
        <w:fldChar w:fldCharType="begin"/>
      </w:r>
      <w:r>
        <w:instrText xml:space="preserve"> HYPERLINK "http://www.3gpp.org/ftp/tsg_ran/WG1_RL1//TSGR1_94/Docs/R1-1808033.zip" </w:instrText>
      </w:r>
      <w:r>
        <w:fldChar w:fldCharType="separate"/>
      </w:r>
      <w:r>
        <w:rPr>
          <w:rStyle w:val="Hyperlink"/>
        </w:rPr>
        <w:t>R1-1808033</w:t>
      </w:r>
      <w:r>
        <w:fldChar w:fldCharType="end"/>
      </w:r>
      <w:r w:rsidR="00155DA9">
        <w:t>, “WI work plan for Rel-16 LTE-MTC”, Ericsson, RAN1#</w:t>
      </w:r>
      <w:r>
        <w:t>9</w:t>
      </w:r>
      <w:r w:rsidR="00155DA9">
        <w:t>4, Gothenburg, Sweden, 2018</w:t>
      </w:r>
      <w:bookmarkEnd w:id="7"/>
    </w:p>
    <w:p w14:paraId="0039CE1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ADD0A" w14:textId="77777777" w:rsidR="007018C1" w:rsidRDefault="007018C1">
      <w:r>
        <w:separator/>
      </w:r>
    </w:p>
  </w:endnote>
  <w:endnote w:type="continuationSeparator" w:id="0">
    <w:p w14:paraId="0E48F3EA" w14:textId="77777777" w:rsidR="007018C1" w:rsidRDefault="0070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738A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68A3B" w14:textId="77777777" w:rsidR="007018C1" w:rsidRDefault="007018C1">
      <w:r>
        <w:separator/>
      </w:r>
    </w:p>
  </w:footnote>
  <w:footnote w:type="continuationSeparator" w:id="0">
    <w:p w14:paraId="329A96CE" w14:textId="77777777" w:rsidR="007018C1" w:rsidRDefault="0070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9B62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EFDEB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21"/>
  </w:num>
  <w:num w:numId="25">
    <w:abstractNumId w:val="7"/>
  </w:num>
  <w:num w:numId="26">
    <w:abstractNumId w:val="17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201"/>
    <w:rsid w:val="000006E1"/>
    <w:rsid w:val="00002A37"/>
    <w:rsid w:val="0000564C"/>
    <w:rsid w:val="00006446"/>
    <w:rsid w:val="00006896"/>
    <w:rsid w:val="00007CDC"/>
    <w:rsid w:val="00011B28"/>
    <w:rsid w:val="00012A20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59D"/>
    <w:rsid w:val="0009009F"/>
    <w:rsid w:val="00091557"/>
    <w:rsid w:val="000924C1"/>
    <w:rsid w:val="000924F0"/>
    <w:rsid w:val="00093474"/>
    <w:rsid w:val="0009510F"/>
    <w:rsid w:val="00096BFB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DA9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D82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D58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DDB"/>
    <w:rsid w:val="002C41E6"/>
    <w:rsid w:val="002D071A"/>
    <w:rsid w:val="002D34B2"/>
    <w:rsid w:val="002D36DE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0402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4D8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676D"/>
    <w:rsid w:val="00611B83"/>
    <w:rsid w:val="00613257"/>
    <w:rsid w:val="00620A71"/>
    <w:rsid w:val="00620D80"/>
    <w:rsid w:val="006234A6"/>
    <w:rsid w:val="00625E2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33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269"/>
    <w:rsid w:val="00696949"/>
    <w:rsid w:val="00697052"/>
    <w:rsid w:val="006A46FB"/>
    <w:rsid w:val="006A5E28"/>
    <w:rsid w:val="006A697B"/>
    <w:rsid w:val="006A6D4C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8C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D2E"/>
    <w:rsid w:val="0074524B"/>
    <w:rsid w:val="00747D8B"/>
    <w:rsid w:val="00751228"/>
    <w:rsid w:val="007571E1"/>
    <w:rsid w:val="00757A16"/>
    <w:rsid w:val="007604B2"/>
    <w:rsid w:val="00765281"/>
    <w:rsid w:val="00766BAD"/>
    <w:rsid w:val="00767691"/>
    <w:rsid w:val="007729A2"/>
    <w:rsid w:val="007755F2"/>
    <w:rsid w:val="00776971"/>
    <w:rsid w:val="00780A80"/>
    <w:rsid w:val="0078177E"/>
    <w:rsid w:val="0078304C"/>
    <w:rsid w:val="00783673"/>
    <w:rsid w:val="00785490"/>
    <w:rsid w:val="0079188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551"/>
    <w:rsid w:val="008C4958"/>
    <w:rsid w:val="008C4BAA"/>
    <w:rsid w:val="008C6AE8"/>
    <w:rsid w:val="008C7573"/>
    <w:rsid w:val="008D00A5"/>
    <w:rsid w:val="008D34F1"/>
    <w:rsid w:val="008D39D8"/>
    <w:rsid w:val="008D690C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EE9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955"/>
    <w:rsid w:val="00B372AA"/>
    <w:rsid w:val="00B40445"/>
    <w:rsid w:val="00B409E0"/>
    <w:rsid w:val="00B41888"/>
    <w:rsid w:val="00B45A52"/>
    <w:rsid w:val="00B46175"/>
    <w:rsid w:val="00B548B7"/>
    <w:rsid w:val="00B664C7"/>
    <w:rsid w:val="00B7314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E45"/>
    <w:rsid w:val="00C279B5"/>
    <w:rsid w:val="00C27C45"/>
    <w:rsid w:val="00C3719D"/>
    <w:rsid w:val="00C37CB2"/>
    <w:rsid w:val="00C473A5"/>
    <w:rsid w:val="00C54995"/>
    <w:rsid w:val="00C54D41"/>
    <w:rsid w:val="00C60783"/>
    <w:rsid w:val="00C64201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BE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6E8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8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3E54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B9118"/>
  <w15:chartTrackingRefBased/>
  <w15:docId w15:val="{26465EBB-B183-43BB-89B3-C27DA929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uotir\SVN\swea\Tool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5NUHHDQN7SK2-1476151046-29104</_dlc_DocId>
    <_dlc_DocIdUrl xmlns="f166a696-7b5b-4ccd-9f0c-ffde0cceec81">
      <Url>https://ericsson.sharepoint.com/sites/star/_layouts/15/DocIdRedir.aspx?ID=5NUHHDQN7SK2-1476151046-29104</Url>
      <Description>5NUHHDQN7SK2-1476151046-29104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93499-9648-48D5-BF32-86A2B7EF26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A944C-987B-4B53-B855-02FD2B9648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B09B49-F83E-4369-9901-08C7297DD4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7252CF-EA24-4C3A-98F8-6B1761AAF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49CC2D-C0F8-443B-A59A-F3F1F6835B4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9F2B648-9EAB-4075-B458-60414DA4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</TotalTime>
  <Pages>5</Pages>
  <Words>545</Words>
  <Characters>4417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Tuomas Tirronen</cp:lastModifiedBy>
  <cp:revision>22</cp:revision>
  <cp:lastPrinted>2008-01-31T07:09:00Z</cp:lastPrinted>
  <dcterms:created xsi:type="dcterms:W3CDTF">2018-09-12T10:26:00Z</dcterms:created>
  <dcterms:modified xsi:type="dcterms:W3CDTF">2018-09-28T06:29:00Z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2c735ee5-203b-44cc-b324-63f5ade48b27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